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63A761F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3BD27B4C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4D0EC2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E0049F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5C22729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0A7C8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30937109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0A7C87" w:rsidR="000A7C87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2364401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57FC43D8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03C38EDD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004C5C27" w14:textId="77777777">
      <w:pPr>
        <w:pStyle w:val="SudSjedite"/>
      </w:pPr>
      <w:r w:rsidRPr="006C43C5">
        <w:tab/>
      </w:r>
    </w:p>
    <w:p w:rsidRPr="001A12B4" w:rsidR="001A12B4" w:rsidP="001A12B4" w:rsidRDefault="001A12B4" w14:paraId="0C77E990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Pp Ikp-469/2020-3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0A7C8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F47DEED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340195C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D199EF0" w14:textId="77777777">
      <w:pPr>
        <w:keepNext/>
        <w:spacing w:after="0"/>
        <w:jc w:val="center"/>
      </w:pPr>
    </w:p>
    <w:p w:rsidRPr="00CE79FB" w:rsidR="00CE79FB" w:rsidP="00CE79FB" w:rsidRDefault="00CE79FB" w14:paraId="1AF31FBA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7C14E16F" w14:textId="77777777">
      <w:pPr>
        <w:keepNext/>
        <w:spacing w:after="0"/>
        <w:jc w:val="center"/>
      </w:pPr>
    </w:p>
    <w:p w:rsidRPr="001A12B4" w:rsidR="001A12B4" w:rsidP="001A12B4" w:rsidRDefault="00000000" w14:paraId="48194860" w14:textId="1FBE74D9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0A7C87" w:rsidR="000A7C87">
            <w:rPr>
              <w:rStyle w:val="eSPISCCParagraphDefaultFont"/>
              <w:rFonts w:eastAsiaTheme="minorHAnsi"/>
            </w:rPr>
            <w:t>Općinski sud u Crikvenici, Stalna služba u Senju,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0A7C87" w:rsidR="000A7C87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 xml:space="preserve">  Luka Kriletić, OIB 64498452453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9.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CFA57D4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B082865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302965E" w14:textId="0BD3EF17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Pr="000A7C87" w:rsidR="00EA2B9F">
            <w:rPr>
              <w:rStyle w:val="Tekstrezerviranogmjesta"/>
            </w:rPr>
            <w:t>.._.._.._.._.._.._.._..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Luka Kriletić, OIB 64498452453">
            <w:listItem w:displayText="Luka Kriletić, OIB 64498452453" w:value="Luka Kriletić, OIB 64498452453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Luka Kriletić, OIB 64498452453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Luka Kriletić, Božidara Magovca 63 &#10;, 10000 Zagreb">
            <w:listItem w:displayText="Luka Kriletić, Božidara Magovca 63 &#10;, 10000 Zagreb" w:value="Luka Kriletić, Božidara Magovca 63 &#10;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Luka Kriletić, Božidara Magovca 63 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showingPlcHdr/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PozadinaSvijetloZelena"/>
            <w:rFonts w:cstheme="minorBidi"/>
            <w:shd w:val="clear" w:color="auto" w:fill="CCFFCC"/>
            <w:lang w:eastAsia="en-US"/>
          </w:rPr>
        </w:sdtEndPr>
        <w:sdtContent>
          <w:r w:rsidRPr="000A7C87" w:rsidR="000A7C87">
            <w:rPr>
              <w:rStyle w:val="Tekstrezerviranogmjesta"/>
            </w:rPr>
            <w:t>.._.._.._.._.._.._.._..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0A7C87">
        <w:rPr>
          <w:rFonts w:eastAsia="Times New Roman" w:cs="Times New Roman"/>
        </w:rPr>
        <w:t>Zakona o suzbijanju zlouporabe droga</w:t>
      </w:r>
    </w:p>
    <w:p w:rsidR="00C41616" w:rsidP="00C41616" w:rsidRDefault="00C41616" w14:paraId="154F4860" w14:textId="77777777">
      <w:pPr>
        <w:ind w:firstLine="708"/>
        <w:jc w:val="both"/>
        <w:rPr>
          <w:rFonts w:eastAsia="Calibri" w:cs="Times New Roman"/>
        </w:rPr>
      </w:pPr>
    </w:p>
    <w:p w:rsidRPr="00A76642" w:rsidR="00A76642" w:rsidP="000A7C87" w:rsidRDefault="00A76642" w14:paraId="5DFC3C0C" w14:textId="77777777">
      <w:pPr>
        <w:jc w:val="both"/>
        <w:rPr>
          <w:rFonts w:eastAsia="Calibri" w:cs="Times New Roman"/>
        </w:rPr>
      </w:pPr>
    </w:p>
    <w:p w:rsidR="00561534" w:rsidP="00561534" w:rsidRDefault="00561534" w14:paraId="30988E86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7A06F5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10DB3897" w14:textId="22318428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Pp J-425/2019-8 donesena 30.05.2019.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9-10-18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0A7C87" w:rsidR="000A7C87">
            <w:rPr>
              <w:rStyle w:val="eSPISCCParagraphDefaultFont"/>
            </w:rPr>
            <w:t>18.10.2019.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0A7C87" w:rsidR="000A7C87">
            <w:rPr>
              <w:rStyle w:val="eSPISCCParagraphDefaultFont"/>
            </w:rPr>
            <w:t>Luka Kriletić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showingPlcHdr/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Pr="000A7C87" w:rsidR="002A712A">
            <w:rPr>
              <w:rStyle w:val="Tekstrezerviranogmjesta"/>
            </w:rPr>
            <w:t>.._.._.._.._.._.._.._..</w:t>
          </w:r>
        </w:sdtContent>
      </w:sdt>
    </w:p>
    <w:p w:rsidRPr="002A712A" w:rsidR="002A712A" w:rsidP="002A712A" w:rsidRDefault="002A712A" w14:paraId="4516BB3E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141A10D1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4703ECD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="00F76251" w:rsidP="000A7C87" w:rsidRDefault="00F76251" w14:paraId="782BEE3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485F0B19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0139AACF" w14:textId="4CD69546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9.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68068777" w14:textId="77777777">
        <w:tc>
          <w:tcPr>
            <w:tcW w:w="3284" w:type="dxa"/>
          </w:tcPr>
          <w:p w:rsidRPr="00B40829" w:rsidR="00B40829" w:rsidP="00B40829" w:rsidRDefault="00B40829" w14:paraId="1C5A69D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539A4D9E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1A091C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1F1575B" w14:textId="77777777">
        <w:tc>
          <w:tcPr>
            <w:tcW w:w="3284" w:type="dxa"/>
          </w:tcPr>
          <w:p w:rsidRPr="00B40829" w:rsidR="00B40829" w:rsidP="00B40829" w:rsidRDefault="00000000" w14:paraId="5D87D531" w14:textId="7E0EC920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0A7C87" w:rsidR="000A7C87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3F0AA76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16C4AB6E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0A7C87" w:rsidR="000A7C87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72B100F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B7F0BC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3F48BE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7A8850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704EC9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2F403A4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63C6E5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760D4B1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8CC7E2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280FFDE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A7C87" w:rsidR="000A7C87">
            <w:rPr>
              <w:rStyle w:val="eSPISCCParagraphDefaultFont"/>
              <w:rFonts w:eastAsiaTheme="minorHAnsi"/>
            </w:rPr>
            <w:t>Luka Kriletić, Božidara Magovca 63 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088B4934" w14:textId="60EDD632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Crikvenica, Kralja Tomislava 85 a,51260 Crikvenica">
            <w:listItem w:displayText="Policijska postaja Crikvenica, Kralja Tomislava 85 a,51260 Crikvenica" w:value="Policijska postaja Crikvenica, Kralja Tomislava 85 a,51260 Crikvenica"/>
            <w:listItem w:displayText="Općinski sud u Crikvenici, OIB 74084245037, Kralja Tomislava 85 A&#10;,51260 Crikvenica" w:value="Općinski sud u Crikvenici, OIB 74084245037, Kralja Tomislava 85 A&#10;,51260 Crikvenica"/>
            <w:listItem w:displayText="Valentina Uković, OIB 87639571963, Stara cesta 2&#10;,53270 Senj" w:value="Valentina Uković, OIB 87639571963, Stara cesta 2&#10;,53270 Senj"/>
            <w:listItem w:displayText="Policijska Postaja Crikvenica, Kralja Tomislava 85 A&#10;,51260 Crikvenica" w:value="Policijska Postaja Crikvenica, Kralja Tomislava 85 A&#10;,51260 Crikvenica"/>
            <w:listItem w:displayText="Luka Kriletić, OIB 64498452453, Božidara Magovca 63 &#10;,10000 Zagreb" w:value="Luka Kriletić, OIB 64498452453, Božidara Magovca 63 &#10;,10000 Zagreb"/>
          </w:comboBox>
        </w:sdtPr>
        <w:sdtContent>
          <w:r w:rsidRPr="000A7C87" w:rsidR="000A7C87">
            <w:rPr>
              <w:rStyle w:val="eSPISCCParagraphDefaultFont"/>
              <w:rFonts w:eastAsiaTheme="minorHAnsi"/>
            </w:rPr>
            <w:t>Policijska postaja Crikvenica, Kralja Tomislava 85 a,51260 Crikvenica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0A7C87">
        <w:rPr>
          <w:rFonts w:cs="Times New Roman"/>
        </w:rPr>
        <w:t>br. 511-09-27-6-365/2018</w:t>
      </w:r>
    </w:p>
    <w:p w:rsidRPr="002D7FEE" w:rsidR="00B37A7D" w:rsidP="002D7FEE" w:rsidRDefault="00B37A7D" w14:paraId="628406A9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E007920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333CAD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4231" w:rsidP="00537B78" w:rsidRDefault="00FA4231" w14:paraId="2763E84A" w14:textId="77777777">
      <w:r>
        <w:separator/>
      </w:r>
    </w:p>
  </w:endnote>
  <w:endnote w:type="continuationSeparator" w:id="0">
    <w:p w:rsidR="00FA4231" w:rsidP="00537B78" w:rsidRDefault="00FA4231" w14:paraId="47E6465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6BD7813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5863EA7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4231" w:rsidP="00537B78" w:rsidRDefault="00FA4231" w14:paraId="0E58849D" w14:textId="77777777">
      <w:r>
        <w:separator/>
      </w:r>
    </w:p>
  </w:footnote>
  <w:footnote w:type="continuationSeparator" w:id="0">
    <w:p w:rsidR="00FA4231" w:rsidP="00537B78" w:rsidRDefault="00FA4231" w14:paraId="7268B74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698D2D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0A7C87" w:rsidR="000A7C87">
          <w:rPr>
            <w:rStyle w:val="eSPISCCParagraphDefaultFont"/>
          </w:rPr>
          <w:t>Pp Ikp-469/2020-3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A7C87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231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10A452AB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F61446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5280C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6144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veljače 2026.</izvorni_sadrzaj>
    <derivirana_varijabla naziv="DomainObject.DatumDonosenjaOdluke_1">9.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Ikp-469/2020-3</izvorni_sadrzaj>
    <derivirana_varijabla naziv="DomainObject.Oznaka_1">Pp Ikp-469/2020-3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2020.</izvorni_sadrzaj>
    <derivirana_varijabla naziv="DomainObject.Predmet.DatumOsnivanja_1">16.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Ikp-469/2020</izvorni_sadrzaj>
    <derivirana_varijabla naziv="DomainObject.Predmet.OznakaBroj_1">Pp Ikp-469/2020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J-425/2019], JCMS stara oznaka predmeta=[], </izvorni_sadrzaj>
    <derivirana_varijabla naziv="DomainObject.Predmet.PrimjedbaSuca_1">oznaka JCMS vezanog predmeta=[Pp J-425/2019],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Kriletić</izvorni_sadrzaj>
    <derivirana_varijabla naziv="DomainObject.Predmet.ProtustrankaFormated_1">  Luka Kriletić</derivirana_varijabla>
  </DomainObject.Predmet.ProtustrankaFormated>
  <DomainObject.Predmet.ProtustrankaFormatedOIB>
    <izvorni_sadrzaj>  Luka Kriletić, OIB 64498452453</izvorni_sadrzaj>
    <derivirana_varijabla naziv="DomainObject.Predmet.ProtustrankaFormatedOIB_1">  Luka Kriletić, OIB 64498452453</derivirana_varijabla>
  </DomainObject.Predmet.ProtustrankaFormatedOIB>
  <DomainObject.Predmet.ProtustrankaFormatedWithAdress>
    <izvorni_sadrzaj> Luka Kriletić, Božidara Magovca 63 
, 10000 Zagreb</izvorni_sadrzaj>
    <derivirana_varijabla naziv="DomainObject.Predmet.ProtustrankaFormatedWithAdress_1"> Luka Kriletić, Božidara Magovca 63 
, 10000 Zagreb</derivirana_varijabla>
  </DomainObject.Predmet.ProtustrankaFormatedWithAdress>
  <DomainObject.Predmet.ProtustrankaFormatedWithAdressOIB>
    <izvorni_sadrzaj> Luka Kriletić, OIB 64498452453, Božidara Magovca 63 
, 10000 Zagreb</izvorni_sadrzaj>
    <derivirana_varijabla naziv="DomainObject.Predmet.ProtustrankaFormatedWithAdressOIB_1"> Luka Kriletić, OIB 64498452453, Božidara Magovca 63 
, 10000 Zagreb</derivirana_varijabla>
  </DomainObject.Predmet.ProtustrankaFormatedWithAdressOIB>
  <DomainObject.Predmet.ProtustrankaWithAdress>
    <izvorni_sadrzaj>Luka Kriletić Božidara Magovca 63 
, 10000 Zagreb</izvorni_sadrzaj>
    <derivirana_varijabla naziv="DomainObject.Predmet.ProtustrankaWithAdress_1">Luka Kriletić Božidara Magovca 63 
, 10000 Zagreb</derivirana_varijabla>
  </DomainObject.Predmet.ProtustrankaWithAdress>
  <DomainObject.Predmet.ProtustrankaWithAdressOIB>
    <izvorni_sadrzaj>Luka Kriletić, OIB 64498452453, Božidara Magovca 63 
, 10000 Zagreb</izvorni_sadrzaj>
    <derivirana_varijabla naziv="DomainObject.Predmet.ProtustrankaWithAdressOIB_1">Luka Kriletić, OIB 64498452453, Božidara Magovca 63 
, 10000 Zagreb</derivirana_varijabla>
  </DomainObject.Predmet.ProtustrankaWithAdressOIB>
  <DomainObject.Predmet.ProtustrankaNazivFormated>
    <izvorni_sadrzaj>Luka Kriletić</izvorni_sadrzaj>
    <derivirana_varijabla naziv="DomainObject.Predmet.ProtustrankaNazivFormated_1">Luka Kriletić</derivirana_varijabla>
    <derivirana_varijabla naziv="Padez">Luka Kriletić</derivirana_varijabla>
  </DomainObject.Predmet.ProtustrankaNazivFormated>
  <DomainObject.Predmet.ProtustrankaNazivFormatedOIB>
    <izvorni_sadrzaj>Luka Kriletić, OIB 64498452453</izvorni_sadrzaj>
    <derivirana_varijabla naziv="DomainObject.Predmet.ProtustrankaNazivFormatedOIB_1">Luka Kriletić, OIB 64498452453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Senju,</derivirana_varijabla>
    <derivirana_varijabla naziv="Nazivadresasuda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Luka Kriletić</item>
    </izvorni_sadrzaj>
    <derivirana_varijabla naziv="DomainObject.Predmet.ProtuStrankaListFormated_1">
      <item>Luka Kriletić</item>
    </derivirana_varijabla>
  </DomainObject.Predmet.ProtuStrankaListFormated>
  <DomainObject.Predmet.ProtuStrankaListFormatedOIB>
    <izvorni_sadrzaj>
      <item>Luka Kriletić, OIB 64498452453</item>
    </izvorni_sadrzaj>
    <derivirana_varijabla naziv="DomainObject.Predmet.ProtuStrankaListFormatedOIB_1">
      <item>Luka Kriletić, OIB 64498452453</item>
    </derivirana_varijabla>
  </DomainObject.Predmet.ProtuStrankaListFormatedOIB>
  <DomainObject.Predmet.ProtuStrankaListFormatedWithAdress>
    <izvorni_sadrzaj>
      <item>Luka Kriletić, Božidara Magovca 63 
, 10000 Zagreb</item>
    </izvorni_sadrzaj>
    <derivirana_varijabla naziv="DomainObject.Predmet.ProtuStrankaListFormatedWithAdress_1">
      <item>Luka Kriletić, Božidara Magovca 63 
, 10000 Zagreb</item>
    </derivirana_varijabla>
  </DomainObject.Predmet.ProtuStrankaListFormatedWithAdress>
  <DomainObject.Predmet.ProtuStrankaListFormatedWithAdressOIB>
    <izvorni_sadrzaj>
      <item>Luka Kriletić, OIB 64498452453, Božidara Magovca 63 
, 10000 Zagreb</item>
    </izvorni_sadrzaj>
    <derivirana_varijabla naziv="DomainObject.Predmet.ProtuStrankaListFormatedWithAdressOIB_1">
      <item>Luka Kriletić, OIB 64498452453, Božidara Magovca 63 
, 10000 Zagreb</item>
    </derivirana_varijabla>
  </DomainObject.Predmet.ProtuStrankaListFormatedWithAdressOIB>
  <DomainObject.Predmet.ProtuStrankaListNazivFormated>
    <izvorni_sadrzaj>
      <item>Luka Kriletić</item>
    </izvorni_sadrzaj>
    <derivirana_varijabla naziv="DomainObject.Predmet.ProtuStrankaListNazivFormated_1">
      <item>Luka Kriletić</item>
    </derivirana_varijabla>
  </DomainObject.Predmet.ProtuStrankaListNazivFormated>
  <DomainObject.Predmet.ProtuStrankaListNazivFormatedOIB>
    <izvorni_sadrzaj>
      <item>Luka Kriletić, OIB 64498452453</item>
    </izvorni_sadrzaj>
    <derivirana_varijabla naziv="DomainObject.Predmet.ProtuStrankaListNazivFormatedOIB_1">
      <item>Luka Kriletić, OIB 64498452453</item>
    </derivirana_varijabla>
  </DomainObject.Predmet.ProtuStrankaListNazivFormatedOIB>
  <DomainObject.Predmet.OstaliListFormated>
    <izvorni_sadrzaj>
      <item>Općinski sud u Crikvenici</item>
      <item>Valentina Uković</item>
      <item>Valentina Uković</item>
      <item>Policijska Postaja Crikvenica</item>
      <item>Policijska postaja Crikvenica</item>
    </izvorni_sadrzaj>
    <derivirana_varijabla naziv="DomainObject.Predmet.OstaliListFormated_1">
      <item>Općinski sud u Crikvenici</item>
      <item>Valentina Uković</item>
      <item>Valentina Uković</item>
      <item>Policijska Postaja Crikvenica</item>
      <item>Policijska postaja Crikvenica</item>
    </derivirana_varijabla>
    <derivirana_varijabla naziv="DrugaOsoba">
      <item>Općinski sud u Crikvenici</item>
      <item>Valentina Uković</item>
      <item>Valentina Uković</item>
      <item>Policijska Postaja Crikvenica</item>
      <item>Policijska postaja Crikvenica</item>
    </derivirana_varijabla>
  </DomainObject.Predmet.OstaliListFormated>
  <DomainObject.Predmet.OstaliListFormatedOIB>
    <izvorni_sadrzaj>
      <item>Općinski sud u Crikvenici, OIB 74084245037</item>
      <item>Valentina Uković, OIB 87639571963</item>
      <item>Valentina Uković, OIB 87639571963</item>
      <item>Policijska Postaja Crikvenica</item>
      <item>Policijska postaja Crikvenica</item>
    </izvorni_sadrzaj>
    <derivirana_varijabla naziv="DomainObject.Predmet.OstaliListFormatedOIB_1">
      <item>Općinski sud u Crikvenici, OIB 74084245037</item>
      <item>Valentina Uković, OIB 87639571963</item>
      <item>Valentina Uković, OIB 87639571963</item>
      <item>Policijska Postaja Crikvenica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Valentina Uković, Stara cesta 2
, 53270 Senj</item>
      <item>Valentina Uković, Stara cesta 2
, 53270 Senj</item>
      <item>Policijska Postaja Crikvenica, Kralja Tomislava 85 A
, 51260 Crikvenica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Valentina Uković, Stara cesta 2
, 53270 Senj</item>
      <item>Valentina Uković, Stara cesta 2
, 53270 Senj</item>
      <item>Policijska Postaja Crikvenica, Kralja Tomislava 85 A
, 51260 Crikvenica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Valentina Uković, OIB 87639571963, Stara cesta 2
, 53270 Senj</item>
      <item>Valentina Uković, OIB 87639571963, Stara cesta 2
, 53270 Senj</item>
      <item>Policijska Postaja Crikvenica, Kralja Tomislava 85 A
, 51260 Crikvenica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Valentina Uković, OIB 87639571963, Stara cesta 2
, 53270 Senj</item>
      <item>Valentina Uković, OIB 87639571963, Stara cesta 2
, 53270 Senj</item>
      <item>Policijska Postaja Crikvenica, Kralja Tomislava 85 A
, 51260 Crikvenica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Valentina Uković</item>
      <item>Valentina Uković</item>
      <item>Policijska Postaja Crikvenica</item>
      <item>Policijska postaja Crikvenica</item>
    </izvorni_sadrzaj>
    <derivirana_varijabla naziv="DomainObject.Predmet.OstaliListNazivFormated_1">
      <item>Općinski sud u Crikvenici</item>
      <item>Valentina Uković</item>
      <item>Valentina Uković</item>
      <item>Policijska Postaja Crikvenica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Valentina Uković, OIB 87639571963</item>
      <item>Valentina Uković, OIB 87639571963</item>
      <item>Policijska Postaja Crikvenica</item>
      <item>Policijska postaja Crikvenica</item>
    </izvorni_sadrzaj>
    <derivirana_varijabla naziv="DomainObject.Predmet.OstaliListNazivFormatedOIB_1">
      <item>Općinski sud u Crikvenici, OIB 74084245037</item>
      <item>Valentina Uković, OIB 87639571963</item>
      <item>Valentina Uković, OIB 87639571963</item>
      <item>Policijska Postaja Crikvenica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/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9. veljače 2026.</izvorni_sadrzaj>
    <derivirana_varijabla naziv="DomainObject.Datum_1">9. veljače 2026.</derivirana_varijabla>
    <derivirana_varijabla naziv="datum">9. veljače 2026.</derivirana_varijabla>
    <derivirana_varijabla naziv="datumpravomocnosti">9. veljače 2026.</derivirana_varijabla>
    <derivirana_varijabla naziv="datumizvrsnosti">9. veljače 2026.</derivirana_varijabla>
  </DomainObject.Datum>
  <DomainObject.PoslovniBrojDokumenta>
    <izvorni_sadrzaj>Pp Ikp-469/2020-3</izvorni_sadrzaj>
    <derivirana_varijabla naziv="DomainObject.PoslovniBrojDokumenta_1">Pp Ikp-469/2020-3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Luka Kriletić</izvorni_sadrzaj>
    <derivirana_varijabla naziv="DomainObject.Predmet.ProtustrankaIDrugi_1">Luka Kriletić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Luka Kriletić, OIB 64498452453, Božidara Magovca 63 
, 10000 Zagreb</izvorni_sadrzaj>
    <derivirana_varijabla naziv="DomainObject.Predmet.ProtustrankaIDrugiAdressOIB_1">Luka Kriletić, OIB 64498452453, Božidara Magovca 63 
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Kriletić</item>
      <item>Općinski sud u Crikvenici</item>
      <item>Općinski sud u Crikvenici</item>
      <item>Valentina Uković</item>
      <item>Valentina Uković</item>
      <item>Policijska Postaja Crikvenica</item>
      <item>Policijska postaja Crikvenica</item>
    </izvorni_sadrzaj>
    <derivirana_varijabla naziv="DomainObject.Predmet.SudioniciListNaziv_1">
      <item>Luka Kriletić</item>
      <item>Općinski sud u Crikvenici</item>
      <item>Općinski sud u Crikvenici</item>
      <item>Valentina Uković</item>
      <item>Valentina Uković</item>
      <item>Policijska Postaja Crikvenica</item>
      <item>Policijska postaja Crikvenica</item>
    </derivirana_varijabla>
    <derivirana_varijabla naziv="OstaliSudionici">
      <item>Luka Kriletić</item>
      <item>Općinski sud u Crikvenici</item>
      <item>Općinski sud u Crikvenici</item>
      <item>Valentina Uković</item>
      <item>Valentina Uković</item>
      <item>Policijska Postaja Crikvenica</item>
      <item>Policijska postaja Crikvenica</item>
    </derivirana_varijabla>
  </DomainObject.Predmet.SudioniciListNaziv>
  <DomainObject.Predmet.SudioniciListAdressOIB>
    <izvorni_sadrzaj>
      <item>Luka Kriletić, OIB 64498452453, Božidara Magovca 63 
,10000 Zagreb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Valentina Uković, OIB 87639571963, Stara cesta 2
,53270 Senj</item>
      <item>Policijska Postaja Crikvenica, Kralja Tomislava 85 A
,51260 Crikvenica</item>
      <item>Policijska postaja Crikvenica, Kralja Tomislava 85 a,51260 Crikvenica</item>
    </izvorni_sadrzaj>
    <derivirana_varijabla naziv="DomainObject.Predmet.SudioniciListAdressOIB_1">
      <item>Policijska postaja Crikvenica, Kralja Tomislava 85 a,51260 Crikvenica</item>
      <item>Općinski sud u Crikvenici, OIB 74084245037, Kralja Tomislava 85 A
,51260 Crikvenica</item>
      <item>Općinski sud u Crikvenici, OIB 74084245037, Kralja Tomislava 85 A
,51260 Crikvenica</item>
      <item>Valentina Uković, OIB 87639571963, Stara cesta 2
,53270 Senj</item>
      <item>Valentina Uković, OIB 87639571963, Stara cesta 2
,53270 Senj</item>
      <item>Policijska Postaja Crikvenica, Kralja Tomislava 85 A
,51260 Crikvenica</item>
      <item>Luka Kriletić, OIB 64498452453, Božidara Magovca 63 
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64498452453</item>
      <item>, OIB 74084245037</item>
      <item>, OIB 74084245037</item>
      <item>, OIB 87639571963</item>
      <item>, OIB 87639571963</item>
      <item>, OIB null</item>
      <item>, OIB null</item>
    </izvorni_sadrzaj>
    <derivirana_varijabla naziv="DomainObject.Predmet.SudioniciListNazivOIB_1">
      <item>, OIB 64498452453</item>
      <item>, OIB 74084245037</item>
      <item>, OIB 74084245037</item>
      <item>, OIB 87639571963</item>
      <item>, OIB 87639571963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listopada 2020.</izvorni_sadrzaj>
    <derivirana_varijabla naziv="DomainObject.PredzadnjaOdlukaIzPredmeta.DatumDonosenjaOdluke_1">7. listopada 2020.</derivirana_varijabla>
  </DomainObject.PredzadnjaOdlukaIzPredmeta.DatumDonosenjaOdluke>
  <DomainObject.PredzadnjaOdlukaIzPredmeta.Oznaka>
    <izvorni_sadrzaj>Pp Ikp-469/2020-2</izvorni_sadrzaj>
    <derivirana_varijabla naziv="DomainObject.PredzadnjaOdlukaIzPredmeta.Oznaka_1">Pp Ikp-469/2020-2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srpnja 2020.</izvorni_sadrzaj>
    <derivirana_varijabla naziv="DomainObject.Predmet.DatumPocetkaProcesa_1">16.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Luka Kriletić, Božidara Magovca 63 
, 10000 Zagreb</izvorni_sadrzaj>
    <derivirana_varijabla naziv="DomainObject.Predmet.OsudenikImePrezimeAdresa_1">Luka Kriletić, Božidara Magovca 63 
, 10000 Zagreb</derivirana_varijabla>
  </DomainObject.Predmet.OsudenikImePrezimeAdresa>
  <DomainObject.Predmet.OsudenikImePrezimeOIBDatRodenja>
    <izvorni_sadrzaj>Luka Kriletić, OIB 64498452453, rođen-a 30.08.1986.</izvorni_sadrzaj>
    <derivirana_varijabla naziv="DomainObject.Predmet.OsudenikImePrezimeOIBDatRodenja_1">Luka Kriletić, OIB 64498452453, rođen-a 30.08.1986.</derivirana_varijabla>
  </DomainObject.Predmet.OsudenikImePrezimeOIBDatRodenja>
  <DomainObject.IkpPredmet.OdlukaRjesenjeIshodisni>
    <izvorni_sadrzaj>Pp J-425/2019-8 donesena 30.05.2019.</izvorni_sadrzaj>
    <derivirana_varijabla naziv="DomainObject.IkpPredmet.OdlukaRjesenjeIshodisni_1">Pp J-425/2019-8 donesena 30.05.2019.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18.10.2019.</izvorni_sadrzaj>
    <derivirana_varijabla naziv="DomainObject.IkpPredmet.IshodisnaOdlukaDatumPravomocnosti_1">18.10.2019.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338</properties:Words>
  <properties:Characters>1962</properties:Characters>
  <properties:Lines>72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2026-02-09T09:12:00Z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2026-02-09T09:12:00Z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Ikp-469/2020-3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2007248444</vt:lpwstr>
  </prop:property>
</prop:Properties>
</file>